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37E" w:rsidRPr="0018570B" w:rsidRDefault="009B237E" w:rsidP="007F4B71">
      <w:pPr>
        <w:spacing w:line="360" w:lineRule="auto"/>
        <w:ind w:firstLine="360"/>
        <w:jc w:val="center"/>
        <w:rPr>
          <w:b/>
          <w:sz w:val="28"/>
          <w:szCs w:val="28"/>
        </w:rPr>
      </w:pPr>
      <w:r w:rsidRPr="0018570B">
        <w:rPr>
          <w:b/>
          <w:sz w:val="28"/>
          <w:szCs w:val="28"/>
        </w:rPr>
        <w:t xml:space="preserve">ДЛОП - </w:t>
      </w:r>
      <w:r w:rsidRPr="0018570B">
        <w:rPr>
          <w:b/>
          <w:sz w:val="28"/>
          <w:szCs w:val="28"/>
          <w:lang w:val="en-US"/>
        </w:rPr>
        <w:t>I</w:t>
      </w:r>
      <w:r w:rsidRPr="0018570B">
        <w:rPr>
          <w:b/>
          <w:sz w:val="28"/>
          <w:szCs w:val="28"/>
        </w:rPr>
        <w:t>-ви кръг - девойки 26 – 28.02.2020 г.</w:t>
      </w:r>
      <w:r w:rsidR="007F4B71" w:rsidRPr="0018570B">
        <w:rPr>
          <w:b/>
          <w:sz w:val="28"/>
          <w:szCs w:val="28"/>
        </w:rPr>
        <w:t xml:space="preserve"> </w:t>
      </w:r>
      <w:r w:rsidRPr="0018570B">
        <w:rPr>
          <w:b/>
          <w:sz w:val="28"/>
          <w:szCs w:val="28"/>
        </w:rPr>
        <w:t>гр. Русе</w:t>
      </w:r>
    </w:p>
    <w:p w:rsidR="009B237E" w:rsidRPr="0018570B" w:rsidRDefault="009B237E" w:rsidP="007F4B71">
      <w:pPr>
        <w:spacing w:line="360" w:lineRule="auto"/>
        <w:ind w:firstLine="360"/>
        <w:jc w:val="center"/>
        <w:rPr>
          <w:b/>
          <w:sz w:val="28"/>
          <w:szCs w:val="28"/>
        </w:rPr>
      </w:pPr>
      <w:r w:rsidRPr="0018570B">
        <w:rPr>
          <w:b/>
          <w:sz w:val="28"/>
          <w:szCs w:val="28"/>
        </w:rPr>
        <w:t>Временно класиране</w:t>
      </w:r>
    </w:p>
    <w:p w:rsidR="009B237E" w:rsidRPr="007F4B71" w:rsidRDefault="009B237E" w:rsidP="009B237E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7F4B71">
        <w:rPr>
          <w:b/>
          <w:sz w:val="24"/>
          <w:szCs w:val="24"/>
        </w:rPr>
        <w:t>1. Русе – 40т.</w:t>
      </w:r>
    </w:p>
    <w:p w:rsidR="009B237E" w:rsidRPr="007F4B71" w:rsidRDefault="009B237E" w:rsidP="009B237E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7F4B71">
        <w:rPr>
          <w:b/>
          <w:sz w:val="24"/>
          <w:szCs w:val="24"/>
        </w:rPr>
        <w:t>2. Локомотив Сф – 38т.</w:t>
      </w:r>
    </w:p>
    <w:p w:rsidR="009B237E" w:rsidRPr="007F4B71" w:rsidRDefault="009B237E" w:rsidP="009B237E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7F4B71">
        <w:rPr>
          <w:b/>
          <w:sz w:val="24"/>
          <w:szCs w:val="24"/>
        </w:rPr>
        <w:t>3. Червен Бряг – 10т.</w:t>
      </w:r>
    </w:p>
    <w:p w:rsidR="009B237E" w:rsidRPr="007F4B71" w:rsidRDefault="009B237E" w:rsidP="009B237E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7F4B71">
        <w:rPr>
          <w:b/>
          <w:sz w:val="24"/>
          <w:szCs w:val="24"/>
        </w:rPr>
        <w:t>4 – 5. СВ Хасково – 8т.</w:t>
      </w:r>
    </w:p>
    <w:p w:rsidR="009B237E" w:rsidRPr="007F4B71" w:rsidRDefault="009B237E" w:rsidP="009B237E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7F4B71">
        <w:rPr>
          <w:b/>
          <w:sz w:val="24"/>
          <w:szCs w:val="24"/>
        </w:rPr>
        <w:tab/>
      </w:r>
      <w:r w:rsidRPr="007F4B71">
        <w:rPr>
          <w:b/>
          <w:sz w:val="24"/>
          <w:szCs w:val="24"/>
        </w:rPr>
        <w:tab/>
        <w:t>БДИН Вн – 8т.</w:t>
      </w:r>
      <w:bookmarkStart w:id="0" w:name="_GoBack"/>
      <w:bookmarkEnd w:id="0"/>
    </w:p>
    <w:p w:rsidR="009B237E" w:rsidRPr="007F4B71" w:rsidRDefault="009B237E" w:rsidP="009B237E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7F4B71">
        <w:rPr>
          <w:b/>
          <w:sz w:val="24"/>
          <w:szCs w:val="24"/>
        </w:rPr>
        <w:t>6. Ладимекс – 6т.</w:t>
      </w:r>
    </w:p>
    <w:p w:rsidR="009B237E" w:rsidRPr="007F4B71" w:rsidRDefault="009B237E" w:rsidP="009B237E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7F4B71">
        <w:rPr>
          <w:b/>
          <w:sz w:val="24"/>
          <w:szCs w:val="24"/>
        </w:rPr>
        <w:t>7. Олимпия Разград – 5т.</w:t>
      </w:r>
    </w:p>
    <w:p w:rsidR="009B237E" w:rsidRPr="007F4B71" w:rsidRDefault="009B237E" w:rsidP="009B237E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7F4B71">
        <w:rPr>
          <w:b/>
          <w:sz w:val="24"/>
          <w:szCs w:val="24"/>
        </w:rPr>
        <w:t>8. ЦСКА</w:t>
      </w:r>
    </w:p>
    <w:p w:rsidR="009B237E" w:rsidRPr="007F4B71" w:rsidRDefault="009B237E" w:rsidP="009B237E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7F4B71">
        <w:rPr>
          <w:b/>
          <w:sz w:val="24"/>
          <w:szCs w:val="24"/>
        </w:rPr>
        <w:t>9. Омуртаг – 4т.</w:t>
      </w:r>
    </w:p>
    <w:p w:rsidR="009B237E" w:rsidRPr="007F4B71" w:rsidRDefault="009B237E" w:rsidP="009B237E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7F4B71">
        <w:rPr>
          <w:b/>
          <w:sz w:val="24"/>
          <w:szCs w:val="24"/>
        </w:rPr>
        <w:t>10. Първенец – 1т.</w:t>
      </w:r>
    </w:p>
    <w:p w:rsidR="009B237E" w:rsidRPr="007F4B71" w:rsidRDefault="009B237E" w:rsidP="009B237E">
      <w:pPr>
        <w:spacing w:line="360" w:lineRule="auto"/>
        <w:jc w:val="both"/>
        <w:rPr>
          <w:b/>
          <w:sz w:val="24"/>
          <w:szCs w:val="24"/>
        </w:rPr>
      </w:pPr>
    </w:p>
    <w:p w:rsidR="009B237E" w:rsidRPr="007F4B71" w:rsidRDefault="009B237E" w:rsidP="009B237E">
      <w:pPr>
        <w:spacing w:line="360" w:lineRule="auto"/>
        <w:jc w:val="both"/>
        <w:rPr>
          <w:b/>
          <w:sz w:val="24"/>
          <w:szCs w:val="24"/>
        </w:rPr>
      </w:pPr>
    </w:p>
    <w:p w:rsidR="009B237E" w:rsidRPr="007F4B71" w:rsidRDefault="009B237E" w:rsidP="009B237E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7F4B71">
        <w:rPr>
          <w:b/>
          <w:sz w:val="24"/>
          <w:szCs w:val="24"/>
        </w:rPr>
        <w:t xml:space="preserve">Боксовите клубове, които участваха, но не успяха да  спечелят точки са : </w:t>
      </w:r>
    </w:p>
    <w:p w:rsidR="009B237E" w:rsidRPr="007F4B71" w:rsidRDefault="009B237E" w:rsidP="009B237E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9B237E" w:rsidRPr="007F4B71" w:rsidRDefault="009B237E" w:rsidP="009B237E">
      <w:pPr>
        <w:numPr>
          <w:ilvl w:val="0"/>
          <w:numId w:val="1"/>
        </w:numPr>
        <w:spacing w:line="360" w:lineRule="auto"/>
        <w:jc w:val="both"/>
        <w:rPr>
          <w:b/>
          <w:sz w:val="24"/>
          <w:szCs w:val="24"/>
        </w:rPr>
      </w:pPr>
      <w:r w:rsidRPr="007F4B71">
        <w:rPr>
          <w:b/>
          <w:sz w:val="24"/>
          <w:szCs w:val="24"/>
        </w:rPr>
        <w:t>Черно Море Вн</w:t>
      </w:r>
    </w:p>
    <w:p w:rsidR="009B237E" w:rsidRPr="007F4B71" w:rsidRDefault="009B237E" w:rsidP="009B237E">
      <w:pPr>
        <w:numPr>
          <w:ilvl w:val="0"/>
          <w:numId w:val="1"/>
        </w:numPr>
        <w:spacing w:line="360" w:lineRule="auto"/>
        <w:jc w:val="both"/>
        <w:rPr>
          <w:b/>
          <w:sz w:val="24"/>
          <w:szCs w:val="24"/>
        </w:rPr>
      </w:pPr>
      <w:r w:rsidRPr="007F4B71">
        <w:rPr>
          <w:b/>
          <w:sz w:val="24"/>
          <w:szCs w:val="24"/>
        </w:rPr>
        <w:t>Балкан Ботевград</w:t>
      </w:r>
    </w:p>
    <w:p w:rsidR="009B237E" w:rsidRPr="007F4B71" w:rsidRDefault="009B237E" w:rsidP="009B237E">
      <w:pPr>
        <w:numPr>
          <w:ilvl w:val="0"/>
          <w:numId w:val="1"/>
        </w:numPr>
        <w:spacing w:line="360" w:lineRule="auto"/>
        <w:jc w:val="both"/>
        <w:rPr>
          <w:b/>
          <w:sz w:val="24"/>
          <w:szCs w:val="24"/>
        </w:rPr>
      </w:pPr>
      <w:r w:rsidRPr="007F4B71">
        <w:rPr>
          <w:b/>
          <w:sz w:val="24"/>
          <w:szCs w:val="24"/>
        </w:rPr>
        <w:t>Бокс за всички</w:t>
      </w:r>
    </w:p>
    <w:p w:rsidR="009B237E" w:rsidRPr="007F4B71" w:rsidRDefault="009B237E" w:rsidP="009B237E">
      <w:pPr>
        <w:numPr>
          <w:ilvl w:val="0"/>
          <w:numId w:val="1"/>
        </w:numPr>
        <w:spacing w:line="360" w:lineRule="auto"/>
        <w:jc w:val="both"/>
        <w:rPr>
          <w:b/>
          <w:sz w:val="24"/>
          <w:szCs w:val="24"/>
        </w:rPr>
      </w:pPr>
      <w:r w:rsidRPr="007F4B71">
        <w:rPr>
          <w:b/>
          <w:sz w:val="24"/>
          <w:szCs w:val="24"/>
        </w:rPr>
        <w:t>Добрич</w:t>
      </w:r>
    </w:p>
    <w:p w:rsidR="009B237E" w:rsidRPr="007F4B71" w:rsidRDefault="009B237E" w:rsidP="009B237E">
      <w:pPr>
        <w:numPr>
          <w:ilvl w:val="0"/>
          <w:numId w:val="1"/>
        </w:numPr>
        <w:spacing w:line="360" w:lineRule="auto"/>
        <w:jc w:val="both"/>
        <w:rPr>
          <w:b/>
          <w:sz w:val="24"/>
          <w:szCs w:val="24"/>
        </w:rPr>
      </w:pPr>
      <w:r w:rsidRPr="007F4B71">
        <w:rPr>
          <w:b/>
          <w:sz w:val="24"/>
          <w:szCs w:val="24"/>
        </w:rPr>
        <w:t>Добруджа</w:t>
      </w:r>
    </w:p>
    <w:p w:rsidR="009B237E" w:rsidRPr="007F4B71" w:rsidRDefault="009B237E" w:rsidP="009B237E">
      <w:pPr>
        <w:numPr>
          <w:ilvl w:val="0"/>
          <w:numId w:val="1"/>
        </w:numPr>
        <w:spacing w:line="360" w:lineRule="auto"/>
        <w:jc w:val="both"/>
        <w:rPr>
          <w:b/>
          <w:sz w:val="24"/>
          <w:szCs w:val="24"/>
        </w:rPr>
      </w:pPr>
      <w:r w:rsidRPr="007F4B71">
        <w:rPr>
          <w:b/>
          <w:sz w:val="24"/>
          <w:szCs w:val="24"/>
        </w:rPr>
        <w:t>Локомотив ГО</w:t>
      </w:r>
    </w:p>
    <w:p w:rsidR="009B237E" w:rsidRPr="007F4B71" w:rsidRDefault="009B237E" w:rsidP="009B237E">
      <w:pPr>
        <w:numPr>
          <w:ilvl w:val="0"/>
          <w:numId w:val="1"/>
        </w:numPr>
        <w:spacing w:line="360" w:lineRule="auto"/>
        <w:jc w:val="both"/>
        <w:rPr>
          <w:b/>
          <w:sz w:val="24"/>
          <w:szCs w:val="24"/>
        </w:rPr>
      </w:pPr>
      <w:r w:rsidRPr="007F4B71">
        <w:rPr>
          <w:b/>
          <w:sz w:val="24"/>
          <w:szCs w:val="24"/>
        </w:rPr>
        <w:t>Миньор Перник</w:t>
      </w:r>
    </w:p>
    <w:p w:rsidR="009B237E" w:rsidRPr="007F4B71" w:rsidRDefault="009B237E" w:rsidP="009B237E">
      <w:pPr>
        <w:numPr>
          <w:ilvl w:val="0"/>
          <w:numId w:val="1"/>
        </w:numPr>
        <w:spacing w:line="360" w:lineRule="auto"/>
        <w:jc w:val="both"/>
        <w:rPr>
          <w:b/>
          <w:sz w:val="24"/>
          <w:szCs w:val="24"/>
        </w:rPr>
      </w:pPr>
      <w:r w:rsidRPr="007F4B71">
        <w:rPr>
          <w:b/>
          <w:sz w:val="24"/>
          <w:szCs w:val="24"/>
        </w:rPr>
        <w:t>Славия</w:t>
      </w:r>
    </w:p>
    <w:p w:rsidR="009B237E" w:rsidRPr="007F4B71" w:rsidRDefault="009B237E" w:rsidP="009B237E">
      <w:pPr>
        <w:numPr>
          <w:ilvl w:val="0"/>
          <w:numId w:val="1"/>
        </w:numPr>
        <w:spacing w:line="360" w:lineRule="auto"/>
        <w:jc w:val="both"/>
        <w:rPr>
          <w:b/>
          <w:sz w:val="24"/>
          <w:szCs w:val="24"/>
        </w:rPr>
      </w:pPr>
      <w:r w:rsidRPr="007F4B71">
        <w:rPr>
          <w:b/>
          <w:sz w:val="24"/>
          <w:szCs w:val="24"/>
        </w:rPr>
        <w:t>Светкавица Търговище</w:t>
      </w:r>
    </w:p>
    <w:p w:rsidR="009B237E" w:rsidRPr="007F4B71" w:rsidRDefault="009B237E" w:rsidP="009B237E">
      <w:pPr>
        <w:numPr>
          <w:ilvl w:val="0"/>
          <w:numId w:val="1"/>
        </w:numPr>
        <w:spacing w:line="360" w:lineRule="auto"/>
        <w:jc w:val="both"/>
        <w:rPr>
          <w:b/>
          <w:sz w:val="24"/>
          <w:szCs w:val="24"/>
        </w:rPr>
      </w:pPr>
      <w:r w:rsidRPr="007F4B71">
        <w:rPr>
          <w:b/>
          <w:sz w:val="24"/>
          <w:szCs w:val="24"/>
        </w:rPr>
        <w:t>Локомотив Русе</w:t>
      </w:r>
    </w:p>
    <w:p w:rsidR="009B237E" w:rsidRPr="009B237E" w:rsidRDefault="009B237E" w:rsidP="009B237E">
      <w:pPr>
        <w:spacing w:line="360" w:lineRule="auto"/>
        <w:ind w:firstLine="360"/>
        <w:jc w:val="both"/>
        <w:rPr>
          <w:sz w:val="28"/>
          <w:szCs w:val="28"/>
        </w:rPr>
      </w:pPr>
    </w:p>
    <w:p w:rsidR="009B237E" w:rsidRPr="009B237E" w:rsidRDefault="009B237E" w:rsidP="009B237E">
      <w:pPr>
        <w:spacing w:line="360" w:lineRule="auto"/>
        <w:ind w:firstLine="360"/>
        <w:jc w:val="both"/>
        <w:rPr>
          <w:sz w:val="28"/>
          <w:szCs w:val="28"/>
        </w:rPr>
      </w:pPr>
    </w:p>
    <w:p w:rsidR="009B237E" w:rsidRPr="009B237E" w:rsidRDefault="009B237E" w:rsidP="009B237E">
      <w:pPr>
        <w:spacing w:line="360" w:lineRule="auto"/>
        <w:ind w:firstLine="360"/>
        <w:jc w:val="both"/>
        <w:rPr>
          <w:sz w:val="28"/>
          <w:szCs w:val="28"/>
        </w:rPr>
      </w:pPr>
    </w:p>
    <w:sectPr w:rsidR="009B237E" w:rsidRPr="009B237E" w:rsidSect="00144764">
      <w:headerReference w:type="default" r:id="rId8"/>
      <w:footerReference w:type="even" r:id="rId9"/>
      <w:footerReference w:type="default" r:id="rId10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B87" w:rsidRDefault="008A7B87" w:rsidP="00144764">
      <w:r>
        <w:separator/>
      </w:r>
    </w:p>
  </w:endnote>
  <w:endnote w:type="continuationSeparator" w:id="0">
    <w:p w:rsidR="008A7B87" w:rsidRDefault="008A7B87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Default="00C73178">
    <w:pPr>
      <w:pStyle w:val="Footer"/>
    </w:pPr>
    <w:r>
      <w:rPr>
        <w:noProof/>
        <w:lang w:val="en-US" w:eastAsia="en-US"/>
      </w:rPr>
      <w:drawing>
        <wp:inline distT="0" distB="0" distL="0" distR="0" wp14:anchorId="53FA8561" wp14:editId="4CDBBBCB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 wp14:anchorId="24C0479E" wp14:editId="7F884F50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 wp14:anchorId="2B57A4E1" wp14:editId="5C5D061B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 wp14:anchorId="77C026C0" wp14:editId="219B9800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B87" w:rsidRDefault="008A7B87" w:rsidP="00144764">
      <w:r>
        <w:separator/>
      </w:r>
    </w:p>
  </w:footnote>
  <w:footnote w:type="continuationSeparator" w:id="0">
    <w:p w:rsidR="008A7B87" w:rsidRDefault="008A7B87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 wp14:anchorId="3977F222" wp14:editId="4990D2F9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17B9"/>
    <w:multiLevelType w:val="hybridMultilevel"/>
    <w:tmpl w:val="72FA81E8"/>
    <w:lvl w:ilvl="0" w:tplc="71B6D03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144764"/>
    <w:rsid w:val="0018570B"/>
    <w:rsid w:val="00231BCD"/>
    <w:rsid w:val="002A4A8E"/>
    <w:rsid w:val="00301B24"/>
    <w:rsid w:val="003302ED"/>
    <w:rsid w:val="003A6937"/>
    <w:rsid w:val="00455917"/>
    <w:rsid w:val="00570DB0"/>
    <w:rsid w:val="00576D0A"/>
    <w:rsid w:val="005A282E"/>
    <w:rsid w:val="005F49F3"/>
    <w:rsid w:val="0076018A"/>
    <w:rsid w:val="007F4B71"/>
    <w:rsid w:val="00853C82"/>
    <w:rsid w:val="008A7B87"/>
    <w:rsid w:val="00917784"/>
    <w:rsid w:val="009B237E"/>
    <w:rsid w:val="00B215F5"/>
    <w:rsid w:val="00C73178"/>
    <w:rsid w:val="00CB5611"/>
    <w:rsid w:val="00D512D9"/>
    <w:rsid w:val="00D876C6"/>
    <w:rsid w:val="00E238F0"/>
    <w:rsid w:val="00F77F02"/>
    <w:rsid w:val="00FE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37E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37E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2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PC</cp:lastModifiedBy>
  <cp:revision>8</cp:revision>
  <dcterms:created xsi:type="dcterms:W3CDTF">2020-12-11T11:19:00Z</dcterms:created>
  <dcterms:modified xsi:type="dcterms:W3CDTF">2020-12-11T13:36:00Z</dcterms:modified>
</cp:coreProperties>
</file>